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AB575" w14:textId="77777777" w:rsidR="004858E0" w:rsidRDefault="004858E0" w:rsidP="004858E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George CHESEMAN</w:t>
      </w:r>
      <w:r>
        <w:rPr>
          <w:rFonts w:ascii="Times New Roman" w:eastAsia="Calibri" w:hAnsi="Times New Roman" w:cs="Times New Roman"/>
        </w:rPr>
        <w:t xml:space="preserve">      (fl.1484)</w:t>
      </w:r>
    </w:p>
    <w:p w14:paraId="2AB02A76" w14:textId="77777777" w:rsidR="004858E0" w:rsidRDefault="004858E0" w:rsidP="004858E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4359CC5B" w14:textId="5E926F14" w:rsidR="004858E0" w:rsidRDefault="004858E0" w:rsidP="004858E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759B107E" w14:textId="77777777" w:rsidR="00EB0924" w:rsidRDefault="00EB0924" w:rsidP="00EB0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debt against John Nowers of Tackley,</w:t>
      </w:r>
    </w:p>
    <w:p w14:paraId="58D4A743" w14:textId="77777777" w:rsidR="00EB0924" w:rsidRDefault="00EB0924" w:rsidP="00EB0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Oxfordshire(q.v.).</w:t>
      </w:r>
    </w:p>
    <w:p w14:paraId="712187FC" w14:textId="77777777" w:rsidR="00EB0924" w:rsidRDefault="00EB0924" w:rsidP="00EB0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E6AB5CD" w14:textId="77777777" w:rsidR="00EB0924" w:rsidRDefault="00EB0924" w:rsidP="00EB0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Richard Viall of Woolavington, </w:t>
      </w:r>
    </w:p>
    <w:p w14:paraId="4ECD38A3" w14:textId="77777777" w:rsidR="00EB0924" w:rsidRDefault="00EB0924" w:rsidP="00EB0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Somerset(q.v.).     (ibid.)</w:t>
      </w:r>
    </w:p>
    <w:p w14:paraId="3202A3C7" w14:textId="77777777" w:rsidR="00EB0924" w:rsidRDefault="00EB0924" w:rsidP="00EB0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John Warde of Uckington, </w:t>
      </w:r>
    </w:p>
    <w:p w14:paraId="32BC3240" w14:textId="5CCBCB5F" w:rsidR="00EB0924" w:rsidRPr="00EB0924" w:rsidRDefault="00EB0924" w:rsidP="00EB0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Gloucestershire(q.v.) and John Rogers of Tewkesbury(q.v.).   (ibid.)</w:t>
      </w:r>
    </w:p>
    <w:p w14:paraId="67019094" w14:textId="77777777" w:rsidR="004858E0" w:rsidRDefault="004858E0" w:rsidP="004858E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He made a plaint of debt against John Batherst of Cranbrook, Kent(q.v.).</w:t>
      </w:r>
    </w:p>
    <w:p w14:paraId="42146F95" w14:textId="77777777" w:rsidR="004858E0" w:rsidRDefault="004858E0" w:rsidP="004858E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(http://aalt.law.uh.edu/Indices/CP40Indices/CP40no883Pl.htm )</w:t>
      </w:r>
    </w:p>
    <w:p w14:paraId="25097D99" w14:textId="77777777" w:rsidR="004858E0" w:rsidRDefault="004858E0" w:rsidP="004858E0">
      <w:pPr>
        <w:rPr>
          <w:rFonts w:ascii="Times New Roman" w:eastAsia="Calibri" w:hAnsi="Times New Roman" w:cs="Times New Roman"/>
        </w:rPr>
      </w:pPr>
    </w:p>
    <w:p w14:paraId="78242195" w14:textId="77777777" w:rsidR="004858E0" w:rsidRDefault="004858E0" w:rsidP="004858E0">
      <w:pPr>
        <w:rPr>
          <w:rFonts w:ascii="Times New Roman" w:eastAsia="Calibri" w:hAnsi="Times New Roman" w:cs="Times New Roman"/>
        </w:rPr>
      </w:pPr>
    </w:p>
    <w:p w14:paraId="1D294A84" w14:textId="1145F439" w:rsidR="004858E0" w:rsidRDefault="004858E0" w:rsidP="004858E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 June 2017</w:t>
      </w:r>
    </w:p>
    <w:p w14:paraId="43B6FA16" w14:textId="3A53AE81" w:rsidR="00EB0924" w:rsidRDefault="00EB0924" w:rsidP="004858E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6 February 2020</w:t>
      </w:r>
      <w:bookmarkStart w:id="0" w:name="_GoBack"/>
      <w:bookmarkEnd w:id="0"/>
    </w:p>
    <w:p w14:paraId="541C6752" w14:textId="77777777" w:rsidR="006B2F86" w:rsidRPr="00E71FC3" w:rsidRDefault="00EB0924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9BB7E" w14:textId="77777777" w:rsidR="004858E0" w:rsidRDefault="004858E0" w:rsidP="00E71FC3">
      <w:r>
        <w:separator/>
      </w:r>
    </w:p>
  </w:endnote>
  <w:endnote w:type="continuationSeparator" w:id="0">
    <w:p w14:paraId="0BE5BF7F" w14:textId="77777777" w:rsidR="004858E0" w:rsidRDefault="004858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1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4858F" w14:textId="77777777" w:rsidR="004858E0" w:rsidRDefault="004858E0" w:rsidP="00E71FC3">
      <w:r>
        <w:separator/>
      </w:r>
    </w:p>
  </w:footnote>
  <w:footnote w:type="continuationSeparator" w:id="0">
    <w:p w14:paraId="00BC5985" w14:textId="77777777" w:rsidR="004858E0" w:rsidRDefault="004858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8E0"/>
    <w:rsid w:val="001A7C09"/>
    <w:rsid w:val="004858E0"/>
    <w:rsid w:val="00577BD5"/>
    <w:rsid w:val="00656CBA"/>
    <w:rsid w:val="006A1F77"/>
    <w:rsid w:val="00733BE7"/>
    <w:rsid w:val="00AB52E8"/>
    <w:rsid w:val="00B16D3F"/>
    <w:rsid w:val="00BB41AC"/>
    <w:rsid w:val="00E71FC3"/>
    <w:rsid w:val="00EB092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2A121"/>
  <w15:chartTrackingRefBased/>
  <w15:docId w15:val="{C4DC00A7-F214-4E53-AF13-0A7053B1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E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4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2017-06-12T20:50:00Z</dcterms:created>
  <dcterms:modified xsi:type="dcterms:W3CDTF">2020-02-06T17:10:00Z</dcterms:modified>
</cp:coreProperties>
</file>